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7F" w:rsidRDefault="00112A7F" w:rsidP="00545C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Главное у</w:t>
      </w:r>
      <w:r w:rsidRPr="00F77EDD">
        <w:rPr>
          <w:rFonts w:ascii="Times New Roman" w:hAnsi="Times New Roman"/>
          <w:b/>
          <w:sz w:val="28"/>
          <w:szCs w:val="28"/>
        </w:rPr>
        <w:t xml:space="preserve">правление </w:t>
      </w:r>
      <w:r>
        <w:rPr>
          <w:rFonts w:ascii="Times New Roman" w:hAnsi="Times New Roman"/>
          <w:b/>
          <w:sz w:val="28"/>
          <w:szCs w:val="28"/>
        </w:rPr>
        <w:t xml:space="preserve">образования и молодежной политики  </w:t>
      </w:r>
    </w:p>
    <w:p w:rsidR="00112A7F" w:rsidRDefault="00112A7F" w:rsidP="00545C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7EDD">
        <w:rPr>
          <w:rFonts w:ascii="Times New Roman" w:hAnsi="Times New Roman"/>
          <w:b/>
          <w:sz w:val="28"/>
          <w:szCs w:val="28"/>
        </w:rPr>
        <w:t xml:space="preserve">Алтайского края               </w:t>
      </w:r>
    </w:p>
    <w:p w:rsidR="00112A7F" w:rsidRDefault="00112A7F" w:rsidP="00545CA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7EDD">
        <w:rPr>
          <w:rFonts w:ascii="Times New Roman" w:hAnsi="Times New Roman"/>
          <w:b/>
          <w:sz w:val="28"/>
          <w:szCs w:val="28"/>
        </w:rPr>
        <w:t xml:space="preserve"> Краевое государственное </w:t>
      </w:r>
      <w:r>
        <w:rPr>
          <w:rFonts w:ascii="Times New Roman" w:hAnsi="Times New Roman"/>
          <w:b/>
          <w:sz w:val="28"/>
          <w:szCs w:val="28"/>
        </w:rPr>
        <w:t xml:space="preserve">бюджетное профессиональное </w:t>
      </w:r>
      <w:r w:rsidRPr="00F77EDD">
        <w:rPr>
          <w:rFonts w:ascii="Times New Roman" w:hAnsi="Times New Roman"/>
          <w:b/>
          <w:sz w:val="28"/>
          <w:szCs w:val="28"/>
        </w:rPr>
        <w:t xml:space="preserve">образовательное учреждение                            </w:t>
      </w:r>
    </w:p>
    <w:p w:rsidR="00112A7F" w:rsidRDefault="00112A7F" w:rsidP="00545CAD">
      <w:pPr>
        <w:spacing w:after="0" w:line="240" w:lineRule="auto"/>
        <w:jc w:val="center"/>
        <w:rPr>
          <w:sz w:val="28"/>
          <w:szCs w:val="28"/>
        </w:rPr>
      </w:pPr>
      <w:r w:rsidRPr="00F77ED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«Профессиональный лицей Немецкого национального района».</w:t>
      </w:r>
    </w:p>
    <w:p w:rsidR="00112A7F" w:rsidRDefault="00112A7F" w:rsidP="00545CAD">
      <w:pPr>
        <w:spacing w:after="0" w:line="240" w:lineRule="auto"/>
        <w:jc w:val="center"/>
        <w:rPr>
          <w:sz w:val="28"/>
          <w:szCs w:val="28"/>
        </w:rPr>
      </w:pPr>
    </w:p>
    <w:p w:rsidR="00112A7F" w:rsidRDefault="00112A7F" w:rsidP="00545CAD">
      <w:pPr>
        <w:spacing w:after="0" w:line="240" w:lineRule="auto"/>
        <w:jc w:val="center"/>
        <w:rPr>
          <w:sz w:val="28"/>
          <w:szCs w:val="28"/>
        </w:rPr>
      </w:pPr>
    </w:p>
    <w:p w:rsidR="00112A7F" w:rsidRDefault="00112A7F" w:rsidP="004E0A72">
      <w:pPr>
        <w:rPr>
          <w:rFonts w:ascii="Times New Roman" w:hAnsi="Times New Roman"/>
          <w:b/>
          <w:sz w:val="28"/>
          <w:szCs w:val="28"/>
        </w:rPr>
      </w:pPr>
      <w:r w:rsidRPr="00EA1563">
        <w:rPr>
          <w:rFonts w:ascii="Times New Roman" w:hAnsi="Times New Roman"/>
          <w:b/>
          <w:sz w:val="28"/>
          <w:szCs w:val="28"/>
        </w:rPr>
        <w:t xml:space="preserve">    Согласовано :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EA1563">
        <w:rPr>
          <w:rFonts w:ascii="Times New Roman" w:hAnsi="Times New Roman"/>
          <w:b/>
          <w:sz w:val="28"/>
          <w:szCs w:val="28"/>
        </w:rPr>
        <w:t xml:space="preserve"> Утверждаю: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A1563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Главный технолог                                       </w:t>
      </w:r>
      <w:r w:rsidRPr="00EA1563">
        <w:rPr>
          <w:rFonts w:ascii="Times New Roman" w:hAnsi="Times New Roman"/>
          <w:b/>
          <w:sz w:val="28"/>
          <w:szCs w:val="28"/>
        </w:rPr>
        <w:t>Директор КГ</w:t>
      </w:r>
      <w:r>
        <w:rPr>
          <w:rFonts w:ascii="Times New Roman" w:hAnsi="Times New Roman"/>
          <w:b/>
          <w:sz w:val="28"/>
          <w:szCs w:val="28"/>
        </w:rPr>
        <w:t>Б П</w:t>
      </w:r>
      <w:r w:rsidRPr="00EA1563">
        <w:rPr>
          <w:rFonts w:ascii="Times New Roman" w:hAnsi="Times New Roman"/>
          <w:b/>
          <w:sz w:val="28"/>
          <w:szCs w:val="28"/>
        </w:rPr>
        <w:t>ОУ</w:t>
      </w:r>
      <w:r>
        <w:rPr>
          <w:rFonts w:ascii="Times New Roman" w:hAnsi="Times New Roman"/>
          <w:b/>
          <w:sz w:val="28"/>
          <w:szCs w:val="28"/>
        </w:rPr>
        <w:t xml:space="preserve"> «ПЛ ННР»</w:t>
      </w:r>
      <w:r w:rsidRPr="00EA1563">
        <w:rPr>
          <w:rFonts w:ascii="Times New Roman" w:hAnsi="Times New Roman"/>
          <w:b/>
          <w:sz w:val="28"/>
          <w:szCs w:val="28"/>
        </w:rPr>
        <w:t xml:space="preserve"> </w:t>
      </w:r>
    </w:p>
    <w:p w:rsidR="00112A7F" w:rsidRPr="00EA1563" w:rsidRDefault="00112A7F" w:rsidP="004E0A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ООО»Брюкке ННР                                          </w:t>
      </w:r>
      <w:r w:rsidRPr="00EA1563">
        <w:rPr>
          <w:rFonts w:ascii="Times New Roman" w:hAnsi="Times New Roman"/>
          <w:b/>
          <w:sz w:val="28"/>
          <w:szCs w:val="28"/>
        </w:rPr>
        <w:t>____________</w:t>
      </w:r>
      <w:r>
        <w:rPr>
          <w:rFonts w:ascii="Times New Roman" w:hAnsi="Times New Roman"/>
          <w:b/>
          <w:sz w:val="28"/>
          <w:szCs w:val="28"/>
        </w:rPr>
        <w:t>_____</w:t>
      </w:r>
      <w:r w:rsidRPr="00EA1563">
        <w:rPr>
          <w:rFonts w:ascii="Times New Roman" w:hAnsi="Times New Roman"/>
          <w:b/>
          <w:sz w:val="28"/>
          <w:szCs w:val="28"/>
        </w:rPr>
        <w:t xml:space="preserve">В.Э.Байрит                </w:t>
      </w:r>
    </w:p>
    <w:p w:rsidR="00112A7F" w:rsidRDefault="00112A7F" w:rsidP="004E0A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______________Т.А.Фоменко                          «_______»________2014</w:t>
      </w:r>
      <w:r w:rsidRPr="00EA1563">
        <w:rPr>
          <w:rFonts w:ascii="Times New Roman" w:hAnsi="Times New Roman"/>
          <w:b/>
          <w:sz w:val="28"/>
          <w:szCs w:val="28"/>
        </w:rPr>
        <w:t xml:space="preserve"> год.  </w:t>
      </w:r>
    </w:p>
    <w:p w:rsidR="00112A7F" w:rsidRPr="00EA1563" w:rsidRDefault="00112A7F" w:rsidP="004E0A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«___»_________2014 год</w:t>
      </w:r>
      <w:r w:rsidRPr="00EA1563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112A7F" w:rsidRDefault="00112A7F" w:rsidP="00545CAD">
      <w:pPr>
        <w:spacing w:after="0" w:line="240" w:lineRule="auto"/>
        <w:jc w:val="center"/>
        <w:rPr>
          <w:b/>
          <w:sz w:val="36"/>
          <w:szCs w:val="36"/>
        </w:rPr>
      </w:pPr>
    </w:p>
    <w:p w:rsidR="00112A7F" w:rsidRDefault="00112A7F" w:rsidP="00545CAD">
      <w:pPr>
        <w:spacing w:after="0" w:line="240" w:lineRule="auto"/>
        <w:jc w:val="center"/>
        <w:rPr>
          <w:b/>
          <w:sz w:val="36"/>
          <w:szCs w:val="36"/>
        </w:rPr>
      </w:pPr>
    </w:p>
    <w:p w:rsidR="00112A7F" w:rsidRDefault="00112A7F" w:rsidP="004E0A72">
      <w:pPr>
        <w:spacing w:after="0" w:line="240" w:lineRule="auto"/>
        <w:rPr>
          <w:b/>
          <w:sz w:val="36"/>
          <w:szCs w:val="36"/>
        </w:rPr>
      </w:pPr>
    </w:p>
    <w:p w:rsidR="00112A7F" w:rsidRPr="00F77EDD" w:rsidRDefault="00112A7F" w:rsidP="00545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подготовки квалифицированных рабочих, служащих</w:t>
      </w:r>
    </w:p>
    <w:p w:rsidR="00112A7F" w:rsidRDefault="00112A7F" w:rsidP="004E0A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7EDD">
        <w:rPr>
          <w:rFonts w:ascii="Times New Roman" w:hAnsi="Times New Roman"/>
          <w:b/>
          <w:sz w:val="28"/>
          <w:szCs w:val="28"/>
        </w:rPr>
        <w:t>КГ</w:t>
      </w:r>
      <w:r>
        <w:rPr>
          <w:rFonts w:ascii="Times New Roman" w:hAnsi="Times New Roman"/>
          <w:b/>
          <w:sz w:val="28"/>
          <w:szCs w:val="28"/>
        </w:rPr>
        <w:t>Б П</w:t>
      </w:r>
      <w:r w:rsidRPr="00F77EDD">
        <w:rPr>
          <w:rFonts w:ascii="Times New Roman" w:hAnsi="Times New Roman"/>
          <w:b/>
          <w:sz w:val="28"/>
          <w:szCs w:val="28"/>
        </w:rPr>
        <w:t xml:space="preserve">ОУ </w:t>
      </w:r>
      <w:r>
        <w:rPr>
          <w:rFonts w:ascii="Times New Roman" w:hAnsi="Times New Roman"/>
          <w:b/>
          <w:sz w:val="28"/>
          <w:szCs w:val="28"/>
        </w:rPr>
        <w:t>«ПЛ Немецкого национального района» по профессии СПО</w:t>
      </w:r>
    </w:p>
    <w:p w:rsidR="00112A7F" w:rsidRPr="00DE6729" w:rsidRDefault="00112A7F" w:rsidP="00545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19.01.17 «Повар, кондитер</w:t>
      </w:r>
      <w:r w:rsidRPr="00DE6729">
        <w:rPr>
          <w:rFonts w:ascii="Times New Roman" w:hAnsi="Times New Roman"/>
          <w:b/>
          <w:bCs/>
          <w:sz w:val="28"/>
          <w:szCs w:val="28"/>
        </w:rPr>
        <w:t>».</w:t>
      </w:r>
    </w:p>
    <w:p w:rsidR="00112A7F" w:rsidRPr="00F77EDD" w:rsidRDefault="00112A7F" w:rsidP="00545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6C1C61">
      <w:pPr>
        <w:spacing w:line="240" w:lineRule="auto"/>
        <w:ind w:left="360"/>
        <w:jc w:val="center"/>
        <w:rPr>
          <w:b/>
          <w:sz w:val="28"/>
          <w:szCs w:val="28"/>
        </w:rPr>
      </w:pPr>
    </w:p>
    <w:p w:rsidR="00112A7F" w:rsidRDefault="00112A7F" w:rsidP="00DE6729">
      <w:pPr>
        <w:spacing w:line="240" w:lineRule="auto"/>
        <w:rPr>
          <w:b/>
          <w:sz w:val="28"/>
          <w:szCs w:val="28"/>
        </w:rPr>
      </w:pPr>
    </w:p>
    <w:p w:rsidR="00112A7F" w:rsidRDefault="00112A7F" w:rsidP="004E0A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2A7F" w:rsidRDefault="00112A7F" w:rsidP="00DA2E4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12A7F" w:rsidRPr="004E0A72" w:rsidRDefault="00112A7F" w:rsidP="00A533C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E0A72">
        <w:rPr>
          <w:rFonts w:ascii="Times New Roman" w:hAnsi="Times New Roman"/>
          <w:b/>
          <w:sz w:val="28"/>
          <w:szCs w:val="28"/>
        </w:rPr>
        <w:t>с. Гальбштадт 2014г.</w:t>
      </w:r>
      <w:r w:rsidRPr="004E0A72">
        <w:rPr>
          <w:b/>
          <w:sz w:val="28"/>
          <w:szCs w:val="28"/>
        </w:rPr>
        <w:t xml:space="preserve"> </w:t>
      </w:r>
    </w:p>
    <w:sectPr w:rsidR="00112A7F" w:rsidRPr="004E0A72" w:rsidSect="0033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CAD"/>
    <w:rsid w:val="00112A7F"/>
    <w:rsid w:val="00144BE9"/>
    <w:rsid w:val="001730AF"/>
    <w:rsid w:val="002477E7"/>
    <w:rsid w:val="00335448"/>
    <w:rsid w:val="004E0A72"/>
    <w:rsid w:val="00545CAD"/>
    <w:rsid w:val="00611D0E"/>
    <w:rsid w:val="006C1C61"/>
    <w:rsid w:val="006D260B"/>
    <w:rsid w:val="0077094B"/>
    <w:rsid w:val="007D3747"/>
    <w:rsid w:val="00821C0C"/>
    <w:rsid w:val="00842092"/>
    <w:rsid w:val="0084618F"/>
    <w:rsid w:val="008F5029"/>
    <w:rsid w:val="00981458"/>
    <w:rsid w:val="00A533CC"/>
    <w:rsid w:val="00BC16DA"/>
    <w:rsid w:val="00C842FD"/>
    <w:rsid w:val="00D008AB"/>
    <w:rsid w:val="00DA2E4E"/>
    <w:rsid w:val="00DE6729"/>
    <w:rsid w:val="00E257EB"/>
    <w:rsid w:val="00EA1563"/>
    <w:rsid w:val="00EC0B8C"/>
    <w:rsid w:val="00EE6E6C"/>
    <w:rsid w:val="00F7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4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134</Words>
  <Characters>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Admin</cp:lastModifiedBy>
  <cp:revision>15</cp:revision>
  <cp:lastPrinted>2015-05-23T02:46:00Z</cp:lastPrinted>
  <dcterms:created xsi:type="dcterms:W3CDTF">2011-08-16T11:34:00Z</dcterms:created>
  <dcterms:modified xsi:type="dcterms:W3CDTF">2015-05-23T02:47:00Z</dcterms:modified>
</cp:coreProperties>
</file>